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left"/>
        <w:rPr>
          <w:rFonts w:ascii="Elephant" w:hAnsi="Elephant"/>
          <w:color w:val="0070C0"/>
          <w:szCs w:val="96"/>
        </w:rPr>
      </w:pPr>
      <w:r>
        <w:rPr>
          <w:rFonts w:ascii="Elephant" w:hAnsi="Elephant"/>
          <w:color w:val="0070C0"/>
          <w:szCs w:val="9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-1205230</wp:posOffset>
                </wp:positionH>
                <wp:positionV relativeFrom="paragraph">
                  <wp:posOffset>158115</wp:posOffset>
                </wp:positionV>
                <wp:extent cx="5638800" cy="1009650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1009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z w:val="72"/>
                                <w:szCs w:val="72"/>
                                <w:lang w:val="en-US"/>
                              </w:rPr>
                              <w:t>D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z w:val="72"/>
                                <w:szCs w:val="72"/>
                              </w:rPr>
                              <w:t>aily checklist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94.9pt;margin-top:12.45pt;height:79.5pt;width:444pt;mso-wrap-distance-bottom:3.6pt;mso-wrap-distance-left:9pt;mso-wrap-distance-right:9pt;mso-wrap-distance-top:3.6pt;z-index:251659264;mso-width-relative:page;mso-height-relative:page;" filled="f" stroked="f" coordsize="21600,21600" o:gfxdata="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zKFzItgAAAALAQAADwAAAAAAAAABACAAAAAiAAAAZHJzL2Rvd25yZXYu&#10;eG1sUEsBAhQAFAAAAAgAh07iQL2ucLH7AQAA3QMAAA4AAAAAAAAAAQAgAAAAJw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z w:val="72"/>
                          <w:szCs w:val="72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z w:val="72"/>
                          <w:szCs w:val="72"/>
                          <w:lang w:val="en-US"/>
                        </w:rPr>
                        <w:t>D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z w:val="72"/>
                          <w:szCs w:val="72"/>
                        </w:rPr>
                        <w:t>aily checklist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15"/>
        <w:tblW w:w="4902" w:type="pct"/>
        <w:tblInd w:w="-1550" w:type="dxa"/>
        <w:tblBorders>
          <w:top w:val="single" w:color="B64926" w:themeColor="accent3" w:sz="4" w:space="0"/>
          <w:left w:val="single" w:color="000000" w:themeColor="text1" w:sz="4" w:space="0"/>
          <w:bottom w:val="single" w:color="E08A6F" w:themeColor="accent3" w:themeTint="99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6"/>
        <w:gridCol w:w="4151"/>
        <w:gridCol w:w="3441"/>
      </w:tblGrid>
      <w:tr>
        <w:tblPrEx>
          <w:tblBorders>
            <w:top w:val="single" w:color="B64926" w:themeColor="accent3" w:sz="4" w:space="0"/>
            <w:left w:val="single" w:color="000000" w:themeColor="text1" w:sz="4" w:space="0"/>
            <w:bottom w:val="single" w:color="E08A6F" w:themeColor="accent3" w:themeTint="99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330" w:type="pct"/>
            <w:tcBorders>
              <w:insideH w:val="single" w:sz="4" w:space="0"/>
              <w:insideV w:val="nil"/>
              <w:tl2br w:val="nil"/>
              <w:tr2bl w:val="nil"/>
            </w:tcBorders>
            <w:shd w:val="clear" w:color="auto" w:fill="000000" w:themeFill="text1"/>
            <w:vAlign w:val="center"/>
          </w:tcPr>
          <w:p>
            <w:pPr>
              <w:jc w:val="center"/>
              <w:rPr>
                <w:b/>
                <w:bCs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id w:val="-1473046549"/>
            <w:placeholder>
              <w:docPart w:val="C7A5B17990054DC6B4F1470C68FEC475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2553" w:type="pct"/>
                <w:tcBorders>
                  <w:insideH w:val="single" w:sz="4" w:space="0"/>
                  <w:insideV w:val="nil"/>
                  <w:tl2br w:val="nil"/>
                  <w:tr2bl w:val="nil"/>
                </w:tcBorders>
                <w:shd w:val="clear" w:color="auto" w:fill="000000" w:themeFill="text1"/>
                <w:vAlign w:val="center"/>
              </w:tcPr>
              <w:p>
                <w:pPr>
                  <w:pStyle w:val="3"/>
                  <w:rPr>
                    <w:b/>
                    <w:bCs w:val="0"/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b/>
                    <w:bCs w:val="0"/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Name</w:t>
                </w:r>
              </w:p>
            </w:tc>
          </w:sdtContent>
        </w:sdt>
        <w:tc>
          <w:tcPr>
            <w:tcW w:w="2117" w:type="pct"/>
            <w:tcBorders>
              <w:insideH w:val="single" w:sz="4" w:space="0"/>
              <w:insideV w:val="nil"/>
              <w:tl2br w:val="nil"/>
              <w:tr2bl w:val="nil"/>
            </w:tcBorders>
            <w:shd w:val="clear" w:color="auto" w:fill="000000" w:themeFill="text1"/>
            <w:vAlign w:val="center"/>
          </w:tcPr>
          <w:p>
            <w:pPr>
              <w:pStyle w:val="3"/>
              <w:rPr>
                <w:b w:val="0"/>
                <w:bCs w:val="0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 w:val="0"/>
                <w:color w:val="FFFFFF" w:themeColor="background1"/>
                <w:lang w:val="id-ID"/>
                <w14:textFill>
                  <w14:solidFill>
                    <w14:schemeClr w14:val="bg1"/>
                  </w14:solidFill>
                </w14:textFill>
              </w:rPr>
              <w:t>checklist</w:t>
            </w:r>
          </w:p>
        </w:tc>
      </w:tr>
      <w:tr>
        <w:tblPrEx>
          <w:tblBorders>
            <w:top w:val="single" w:color="B64926" w:themeColor="accent3" w:sz="4" w:space="0"/>
            <w:left w:val="single" w:color="000000" w:themeColor="text1" w:sz="4" w:space="0"/>
            <w:bottom w:val="single" w:color="E08A6F" w:themeColor="accent3" w:themeTint="99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1782603631"/>
            <w15:appearance w15:val="hidden"/>
            <w14:checkbox>
              <w14:checked w14:val="1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 w:ascii="Wingdings" w:hAnsi="Wingdings" w:eastAsia="MS Gothic" w:cstheme="minorBidi"/>
                    <w:kern w:val="2"/>
                    <w:sz w:val="40"/>
                    <w:szCs w:val="22"/>
                    <w:lang w:val="en-US" w:eastAsia="en-US" w:bidi="ar-SA"/>
                    <w14:ligatures w14:val="standard"/>
                  </w:rPr>
                  <w:t>ü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B64926" w:themeColor="accent3" w:sz="4" w:space="0"/>
            <w:left w:val="single" w:color="000000" w:themeColor="text1" w:sz="4" w:space="0"/>
            <w:bottom w:val="single" w:color="E08A6F" w:themeColor="accent3" w:themeTint="99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-1997100956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B64926" w:themeColor="accent3" w:sz="4" w:space="0"/>
            <w:left w:val="single" w:color="000000" w:themeColor="text1" w:sz="4" w:space="0"/>
            <w:bottom w:val="single" w:color="E08A6F" w:themeColor="accent3" w:themeTint="99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1553961547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B64926" w:themeColor="accent3" w:sz="4" w:space="0"/>
            <w:left w:val="single" w:color="000000" w:themeColor="text1" w:sz="4" w:space="0"/>
            <w:bottom w:val="single" w:color="E08A6F" w:themeColor="accent3" w:themeTint="99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-1188361139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B64926" w:themeColor="accent3" w:sz="4" w:space="0"/>
            <w:left w:val="single" w:color="000000" w:themeColor="text1" w:sz="4" w:space="0"/>
            <w:bottom w:val="single" w:color="E08A6F" w:themeColor="accent3" w:themeTint="99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222568934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B64926" w:themeColor="accent3" w:sz="4" w:space="0"/>
            <w:left w:val="single" w:color="000000" w:themeColor="text1" w:sz="4" w:space="0"/>
            <w:bottom w:val="single" w:color="E08A6F" w:themeColor="accent3" w:themeTint="99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-995650520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B64926" w:themeColor="accent3" w:sz="4" w:space="0"/>
            <w:left w:val="single" w:color="000000" w:themeColor="text1" w:sz="4" w:space="0"/>
            <w:bottom w:val="single" w:color="E08A6F" w:themeColor="accent3" w:themeTint="99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767584699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B64926" w:themeColor="accent3" w:sz="4" w:space="0"/>
            <w:left w:val="single" w:color="000000" w:themeColor="text1" w:sz="4" w:space="0"/>
            <w:bottom w:val="single" w:color="E08A6F" w:themeColor="accent3" w:themeTint="99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-2054302728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B64926" w:themeColor="accent3" w:sz="4" w:space="0"/>
            <w:left w:val="single" w:color="000000" w:themeColor="text1" w:sz="4" w:space="0"/>
            <w:bottom w:val="single" w:color="E08A6F" w:themeColor="accent3" w:themeTint="99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704991089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B64926" w:themeColor="accent3" w:sz="4" w:space="0"/>
            <w:left w:val="single" w:color="000000" w:themeColor="text1" w:sz="4" w:space="0"/>
            <w:bottom w:val="single" w:color="E08A6F" w:themeColor="accent3" w:themeTint="99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-237944764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B64926" w:themeColor="accent3" w:sz="4" w:space="0"/>
            <w:left w:val="single" w:color="000000" w:themeColor="text1" w:sz="4" w:space="0"/>
            <w:bottom w:val="single" w:color="E08A6F" w:themeColor="accent3" w:themeTint="99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-1019536784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B64926" w:themeColor="accent3" w:sz="4" w:space="0"/>
            <w:left w:val="single" w:color="000000" w:themeColor="text1" w:sz="4" w:space="0"/>
            <w:bottom w:val="single" w:color="E08A6F" w:themeColor="accent3" w:themeTint="99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2042080574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B64926" w:themeColor="accent3" w:sz="4" w:space="0"/>
            <w:left w:val="single" w:color="000000" w:themeColor="text1" w:sz="4" w:space="0"/>
            <w:bottom w:val="single" w:color="E08A6F" w:themeColor="accent3" w:themeTint="99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-1921322775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B64926" w:themeColor="accent3" w:sz="4" w:space="0"/>
            <w:left w:val="single" w:color="000000" w:themeColor="text1" w:sz="4" w:space="0"/>
            <w:bottom w:val="single" w:color="E08A6F" w:themeColor="accent3" w:themeTint="99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1595433669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</w:tbl>
    <w:p>
      <w:pPr>
        <w:pStyle w:val="13"/>
      </w:pPr>
    </w:p>
    <w:sectPr>
      <w:pgSz w:w="12240" w:h="15840"/>
      <w:pgMar w:top="360" w:right="360" w:bottom="360" w:left="3600" w:header="288" w:footer="576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Garamond">
    <w:panose1 w:val="02020404030301010803"/>
    <w:charset w:val="86"/>
    <w:family w:val="roman"/>
    <w:pitch w:val="default"/>
    <w:sig w:usb0="00000287" w:usb1="00000000" w:usb2="00000000" w:usb3="00000000" w:csb0="0000009F" w:csb1="DFD70000"/>
  </w:font>
  <w:font w:name="Garamond">
    <w:panose1 w:val="02020404030301010803"/>
    <w:charset w:val="86"/>
    <w:family w:val="auto"/>
    <w:pitch w:val="default"/>
    <w:sig w:usb0="00000287" w:usb1="00000000" w:usb2="00000000" w:usb3="00000000" w:csb0="0000009F" w:csb1="DFD7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Elephant">
    <w:panose1 w:val="02020904090505020303"/>
    <w:charset w:val="00"/>
    <w:family w:val="roman"/>
    <w:pitch w:val="default"/>
    <w:sig w:usb0="00000003" w:usb1="00000000" w:usb2="00000000" w:usb3="00000000" w:csb0="20000001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removePersonalInformation/>
  <w:doNotDisplayPageBoundaries w:val="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324"/>
    <w:rsid w:val="00010EAB"/>
    <w:rsid w:val="000600DA"/>
    <w:rsid w:val="000A0D77"/>
    <w:rsid w:val="001C1DB1"/>
    <w:rsid w:val="00296873"/>
    <w:rsid w:val="003E1317"/>
    <w:rsid w:val="00417F6F"/>
    <w:rsid w:val="00456ADA"/>
    <w:rsid w:val="0048202E"/>
    <w:rsid w:val="004D2A1B"/>
    <w:rsid w:val="005B4915"/>
    <w:rsid w:val="00764D39"/>
    <w:rsid w:val="007B5801"/>
    <w:rsid w:val="007C071D"/>
    <w:rsid w:val="0090395B"/>
    <w:rsid w:val="00B05B65"/>
    <w:rsid w:val="00C20324"/>
    <w:rsid w:val="00D13354"/>
    <w:rsid w:val="00D87346"/>
    <w:rsid w:val="00E3633F"/>
    <w:rsid w:val="00F576FB"/>
    <w:rsid w:val="00F67BE7"/>
    <w:rsid w:val="022D7840"/>
    <w:rsid w:val="25ED25C4"/>
    <w:rsid w:val="5171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" w:name="heading 1"/>
    <w:lsdException w:unhideWhenUsed="0" w:uiPriority="9" w:name="heading 2"/>
    <w:lsdException w:qFormat="1" w:unhideWhenUsed="0" w:uiPriority="9" w:name="heading 3"/>
    <w:lsdException w:qFormat="1" w:unhideWhenUsed="0" w:uiPriority="9" w:name="heading 4"/>
    <w:lsdException w:qFormat="1" w:unhideWhenUsed="0" w:uiPriority="9" w:name="heading 5"/>
    <w:lsdException w:qFormat="1" w:unhideWhenUsed="0" w:uiPriority="9" w:name="heading 6"/>
    <w:lsdException w:qFormat="1" w:unhideWhenUsed="0" w:uiPriority="9" w:name="heading 7"/>
    <w:lsdException w:qFormat="1" w:unhideWhenUsed="0" w:uiPriority="9" w:name="heading 8"/>
    <w:lsdException w:qFormat="1" w:unhideWhenUsed="0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39" w:name="toc 1"/>
    <w:lsdException w:unhideWhenUsed="0" w:uiPriority="39" w:name="toc 2"/>
    <w:lsdException w:unhideWhenUsed="0" w:uiPriority="39" w:name="toc 3"/>
    <w:lsdException w:unhideWhenUsed="0" w:uiPriority="39" w:name="toc 4"/>
    <w:lsdException w:unhideWhenUsed="0" w:uiPriority="39" w:name="toc 5"/>
    <w:lsdException w:unhideWhenUsed="0" w:uiPriority="39" w:name="toc 6"/>
    <w:lsdException w:unhideWhenUsed="0" w:uiPriority="39" w:name="toc 7"/>
    <w:lsdException w:unhideWhenUsed="0" w:uiPriority="39" w:name="toc 8"/>
    <w:lsdException w:unhideWhenUsed="0"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nhideWhenUsed="0"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11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22" w:name="Strong"/>
    <w:lsdException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nhideWhenUsed="0" w:uiPriority="99" w:semiHidden="0" w:name="Table Theme"/>
    <w:lsdException w:qFormat="1" w:unhideWhenUsed="0" w:uiPriority="99" w:name="Placeholder Text"/>
    <w:lsdException w:qFormat="1" w:unhideWhenUsed="0" w:uiPriority="3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76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semiHidden/>
    <w:qFormat/>
    <w:uiPriority w:val="99"/>
    <w:pPr>
      <w:spacing w:line="240" w:lineRule="auto"/>
      <w:jc w:val="center"/>
    </w:pPr>
    <w:rPr>
      <w:color w:val="948A54" w:themeColor="background2" w:themeShade="80"/>
    </w:rPr>
  </w:style>
  <w:style w:type="paragraph" w:styleId="3">
    <w:name w:val="header"/>
    <w:basedOn w:val="1"/>
    <w:link w:val="11"/>
    <w:qFormat/>
    <w:uiPriority w:val="99"/>
    <w:pPr>
      <w:jc w:val="center"/>
    </w:pPr>
    <w:rPr>
      <w:bCs/>
      <w:color w:val="FFFFFF" w:themeColor="background1"/>
      <w:sz w:val="40"/>
      <w14:textFill>
        <w14:solidFill>
          <w14:schemeClr w14:val="bg1"/>
        </w14:solidFill>
      </w14:textFill>
    </w:rPr>
  </w:style>
  <w:style w:type="paragraph" w:styleId="4">
    <w:name w:val="Title"/>
    <w:basedOn w:val="1"/>
    <w:next w:val="1"/>
    <w:link w:val="9"/>
    <w:qFormat/>
    <w:uiPriority w:val="1"/>
    <w:pPr>
      <w:jc w:val="center"/>
      <w:outlineLvl w:val="0"/>
    </w:pPr>
    <w:rPr>
      <w:color w:val="4A452A" w:themeColor="background2" w:themeShade="40"/>
      <w:sz w:val="96"/>
    </w:rPr>
  </w:style>
  <w:style w:type="table" w:styleId="7">
    <w:name w:val="Table Grid"/>
    <w:basedOn w:val="6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Grid Table 4 Accent 5"/>
    <w:basedOn w:val="6"/>
    <w:qFormat/>
    <w:uiPriority w:val="49"/>
    <w:pPr>
      <w:spacing w:after="0" w:line="240" w:lineRule="auto"/>
    </w:pPr>
    <w:tblPr>
      <w:tblBorders>
        <w:top w:val="single" w:color="FFD147" w:themeColor="accent5" w:themeTint="99" w:sz="4" w:space="0"/>
        <w:left w:val="single" w:color="FFD147" w:themeColor="accent5" w:themeTint="99" w:sz="4" w:space="0"/>
        <w:bottom w:val="single" w:color="FFD147" w:themeColor="accent5" w:themeTint="99" w:sz="4" w:space="0"/>
        <w:right w:val="single" w:color="FFD147" w:themeColor="accent5" w:themeTint="99" w:sz="4" w:space="0"/>
        <w:insideH w:val="single" w:color="FFD147" w:themeColor="accent5" w:themeTint="99" w:sz="4" w:space="0"/>
        <w:insideV w:val="single" w:color="FFD147" w:themeColor="accent5" w:themeTint="99" w:sz="4" w:space="0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C9900" w:themeColor="accent5" w:sz="4" w:space="0"/>
          <w:left w:val="single" w:color="CC9900" w:themeColor="accent5" w:sz="4" w:space="0"/>
          <w:bottom w:val="single" w:color="CC9900" w:themeColor="accent5" w:sz="4" w:space="0"/>
          <w:right w:val="single" w:color="CC9900" w:themeColor="accent5" w:sz="4" w:space="0"/>
          <w:insideH w:val="nil"/>
          <w:insideV w:val="nil"/>
        </w:tcBorders>
        <w:shd w:val="clear" w:color="auto" w:fill="CC9900" w:themeFill="accent5"/>
      </w:tcPr>
    </w:tblStylePr>
    <w:tblStylePr w:type="lastRow">
      <w:rPr>
        <w:b/>
        <w:bCs/>
      </w:rPr>
      <w:tcPr>
        <w:tcBorders>
          <w:top w:val="double" w:color="CC99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FEFC1" w:themeFill="accent5" w:themeFillTint="33"/>
      </w:tcPr>
    </w:tblStylePr>
    <w:tblStylePr w:type="band1Horz">
      <w:tcPr>
        <w:shd w:val="clear" w:color="auto" w:fill="FFEFC1" w:themeFill="accent5" w:themeFillTint="33"/>
      </w:tcPr>
    </w:tblStylePr>
  </w:style>
  <w:style w:type="character" w:customStyle="1" w:styleId="9">
    <w:name w:val="Title Char"/>
    <w:basedOn w:val="5"/>
    <w:link w:val="4"/>
    <w:uiPriority w:val="1"/>
    <w:rPr>
      <w:color w:val="4A452A" w:themeColor="background2" w:themeShade="40"/>
      <w:sz w:val="96"/>
    </w:rPr>
  </w:style>
  <w:style w:type="table" w:customStyle="1" w:styleId="10">
    <w:name w:val="Grid Table 4 Accent 1"/>
    <w:basedOn w:val="6"/>
    <w:qFormat/>
    <w:uiPriority w:val="49"/>
    <w:pPr>
      <w:spacing w:before="60" w:after="60" w:line="240" w:lineRule="auto"/>
    </w:pPr>
    <w:tblPr>
      <w:tblBorders>
        <w:top w:val="single" w:color="F1937A" w:themeColor="accent1" w:themeTint="99" w:sz="4" w:space="0"/>
        <w:left w:val="single" w:color="F1937A" w:themeColor="accent1" w:themeTint="99" w:sz="4" w:space="0"/>
        <w:bottom w:val="single" w:color="F1937A" w:themeColor="accent1" w:themeTint="99" w:sz="4" w:space="0"/>
        <w:right w:val="single" w:color="F1937A" w:themeColor="accent1" w:themeTint="99" w:sz="4" w:space="0"/>
        <w:insideH w:val="single" w:color="F1937A" w:themeColor="accent1" w:themeTint="99" w:sz="4" w:space="0"/>
        <w:insideV w:val="single" w:color="F1937A" w:themeColor="accent1" w:themeTint="99" w:sz="4" w:space="0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84C22" w:themeColor="accent1" w:sz="4" w:space="0"/>
          <w:left w:val="single" w:color="E84C22" w:themeColor="accent1" w:sz="4" w:space="0"/>
          <w:bottom w:val="single" w:color="E84C22" w:themeColor="accent1" w:sz="4" w:space="0"/>
          <w:right w:val="single" w:color="E84C22" w:themeColor="accent1" w:sz="4" w:space="0"/>
          <w:insideH w:val="nil"/>
          <w:insideV w:val="nil"/>
        </w:tcBorders>
        <w:shd w:val="clear" w:color="auto" w:fill="E84C22" w:themeFill="accent1"/>
      </w:tcPr>
    </w:tblStylePr>
    <w:tblStylePr w:type="lastRow">
      <w:rPr>
        <w:b/>
        <w:bCs/>
      </w:rPr>
      <w:tcPr>
        <w:tcBorders>
          <w:top w:val="double" w:color="E84C22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ADBD2" w:themeFill="accent1" w:themeFillTint="33"/>
      </w:tcPr>
    </w:tblStylePr>
    <w:tblStylePr w:type="band1Horz">
      <w:tcPr>
        <w:shd w:val="clear" w:color="auto" w:fill="FADBD2" w:themeFill="accent1" w:themeFillTint="33"/>
      </w:tcPr>
    </w:tblStylePr>
  </w:style>
  <w:style w:type="character" w:customStyle="1" w:styleId="11">
    <w:name w:val="Header Char"/>
    <w:basedOn w:val="5"/>
    <w:link w:val="3"/>
    <w:qFormat/>
    <w:uiPriority w:val="99"/>
    <w:rPr>
      <w:bCs/>
      <w:color w:val="FFFFFF" w:themeColor="background1"/>
      <w:sz w:val="40"/>
      <w14:textFill>
        <w14:solidFill>
          <w14:schemeClr w14:val="bg1"/>
        </w14:solidFill>
      </w14:textFill>
    </w:rPr>
  </w:style>
  <w:style w:type="character" w:customStyle="1" w:styleId="12">
    <w:name w:val="Footer Char"/>
    <w:basedOn w:val="5"/>
    <w:link w:val="2"/>
    <w:semiHidden/>
    <w:qFormat/>
    <w:uiPriority w:val="99"/>
    <w:rPr>
      <w:color w:val="948A54" w:themeColor="background2" w:themeShade="80"/>
    </w:rPr>
  </w:style>
  <w:style w:type="paragraph" w:styleId="13">
    <w:name w:val="No Spacing"/>
    <w:semiHidden/>
    <w:qFormat/>
    <w:uiPriority w:val="3"/>
    <w:pPr>
      <w:spacing w:after="0" w:line="240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"/>
    </w:rPr>
  </w:style>
  <w:style w:type="paragraph" w:customStyle="1" w:styleId="14">
    <w:name w:val="Checkbox"/>
    <w:basedOn w:val="1"/>
    <w:next w:val="1"/>
    <w:qFormat/>
    <w:uiPriority w:val="0"/>
    <w:pPr>
      <w:spacing w:line="240" w:lineRule="auto"/>
      <w:jc w:val="center"/>
    </w:pPr>
    <w:rPr>
      <w:rFonts w:ascii="MS Gothic" w:hAnsi="MS Gothic" w:eastAsia="MS Gothic"/>
      <w:sz w:val="40"/>
    </w:rPr>
  </w:style>
  <w:style w:type="table" w:customStyle="1" w:styleId="15">
    <w:name w:val="Grid Table 4 Accent 3"/>
    <w:basedOn w:val="6"/>
    <w:qFormat/>
    <w:uiPriority w:val="49"/>
    <w:pPr>
      <w:spacing w:after="0" w:line="240" w:lineRule="auto"/>
    </w:pPr>
    <w:tblPr>
      <w:tblBorders>
        <w:top w:val="single" w:color="E08A6F" w:themeColor="accent3" w:themeTint="99" w:sz="4" w:space="0"/>
        <w:left w:val="single" w:color="E08A6F" w:themeColor="accent3" w:themeTint="99" w:sz="4" w:space="0"/>
        <w:bottom w:val="single" w:color="E08A6F" w:themeColor="accent3" w:themeTint="99" w:sz="4" w:space="0"/>
        <w:right w:val="single" w:color="E08A6F" w:themeColor="accent3" w:themeTint="99" w:sz="4" w:space="0"/>
        <w:insideH w:val="single" w:color="E08A6F" w:themeColor="accent3" w:themeTint="99" w:sz="4" w:space="0"/>
        <w:insideV w:val="single" w:color="E08A6F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B64926" w:themeColor="accent3" w:sz="4" w:space="0"/>
          <w:left w:val="single" w:color="B64926" w:themeColor="accent3" w:sz="4" w:space="0"/>
          <w:bottom w:val="single" w:color="B64926" w:themeColor="accent3" w:sz="4" w:space="0"/>
          <w:right w:val="single" w:color="B64926" w:themeColor="accent3" w:sz="4" w:space="0"/>
          <w:insideH w:val="nil"/>
          <w:insideV w:val="nil"/>
        </w:tcBorders>
        <w:shd w:val="clear" w:color="auto" w:fill="B64926" w:themeFill="accent3"/>
      </w:tcPr>
    </w:tblStylePr>
    <w:tblStylePr w:type="lastRow">
      <w:rPr>
        <w:b/>
        <w:bCs/>
      </w:rPr>
      <w:tcPr>
        <w:tcBorders>
          <w:top w:val="double" w:color="B64926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4D8CF" w:themeFill="accent3" w:themeFillTint="33"/>
      </w:tcPr>
    </w:tblStylePr>
    <w:tblStylePr w:type="band1Horz">
      <w:tcPr>
        <w:shd w:val="clear" w:color="auto" w:fill="F4D8CF" w:themeFill="accent3" w:themeFillTint="33"/>
      </w:tcPr>
    </w:tblStylePr>
  </w:style>
  <w:style w:type="character" w:styleId="16">
    <w:name w:val="Placeholder Text"/>
    <w:basedOn w:val="5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5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glossaryDocument" Target="glossary/document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Diwali%20checkli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C7A5B17990054DC6B4F1470C68FEC47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AADCEF6-CFD7-443B-9AEF-2D0E01CDF7EF}"/>
      </w:docPartPr>
      <w:docPartBody>
        <w:p>
          <w:pPr>
            <w:pStyle w:val="5"/>
          </w:pPr>
          <w:r>
            <w:t>Name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方正舒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舒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18F"/>
    <w:rsid w:val="00EA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9E6B56AB185641DBB25A1058BF9F785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C7A5B17990054DC6B4F1470C68FEC47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3251CE4DB06B46F38E39809D276DEEF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Red Orange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Garamond">
      <a:majorFont>
        <a:latin typeface="Garamond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aramond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b:Sources xmlns:b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0" ma:contentTypeDescription="Create a new document." ma:contentTypeScope="" ma:versionID="e39e7e9e36de66d473ce04bb4ab2dbb8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19dc5994665da46609c24125788630d8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87AC2C-4360-4A7C-873D-EBE941DA28FD}">
  <ds:schemaRefs/>
</ds:datastoreItem>
</file>

<file path=customXml/itemProps3.xml><?xml version="1.0" encoding="utf-8"?>
<ds:datastoreItem xmlns:ds="http://schemas.openxmlformats.org/officeDocument/2006/customXml" ds:itemID="{E8B61D30-1982-4EEC-94ED-25627C0478FF}">
  <ds:schemaRefs/>
</ds:datastoreItem>
</file>

<file path=customXml/itemProps4.xml><?xml version="1.0" encoding="utf-8"?>
<ds:datastoreItem xmlns:ds="http://schemas.openxmlformats.org/officeDocument/2006/customXml" ds:itemID="{3466AD36-C275-48F0-964C-64E8ADF6FFCF}">
  <ds:schemaRefs/>
</ds:datastoreItem>
</file>

<file path=customXml/itemProps5.xml><?xml version="1.0" encoding="utf-8"?>
<ds:datastoreItem xmlns:ds="http://schemas.openxmlformats.org/officeDocument/2006/customXml" ds:itemID="{EFD36F02-FA02-42D3-B845-B24CF5DEA9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Diwali checklist</Template>
  <Pages>1</Pages>
  <Words>18</Words>
  <Characters>103</Characters>
  <Lines>1</Lines>
  <Paragraphs>1</Paragraphs>
  <TotalTime>3</TotalTime>
  <ScaleCrop>false</ScaleCrop>
  <LinksUpToDate>false</LinksUpToDate>
  <CharactersWithSpaces>120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2020-07-01T07:36:00Z</dcterms:created>
  <dcterms:modified xsi:type="dcterms:W3CDTF">2020-09-30T01:53:55Z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KSOProductBuildVer">
    <vt:lpwstr>1033-11.2.0.9684</vt:lpwstr>
  </property>
</Properties>
</file>